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B7A4C" w14:textId="77777777" w:rsidR="00DF72E6" w:rsidRDefault="00AE5FCC" w:rsidP="00DF72E6">
      <w:pPr>
        <w:pStyle w:val="HIL-Standard"/>
        <w:rPr>
          <w:b/>
          <w:sz w:val="44"/>
          <w:szCs w:val="44"/>
        </w:rPr>
      </w:pPr>
      <w:r>
        <w:rPr>
          <w:b/>
          <w:sz w:val="44"/>
          <w:szCs w:val="44"/>
        </w:rPr>
        <w:t>Anhang</w:t>
      </w:r>
      <w:r w:rsidR="00926C94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3</w:t>
      </w:r>
      <w:r w:rsidR="00C50B97">
        <w:rPr>
          <w:b/>
          <w:sz w:val="44"/>
          <w:szCs w:val="44"/>
        </w:rPr>
        <w:t xml:space="preserve"> - </w:t>
      </w:r>
      <w:r w:rsidR="00C50B97"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14:paraId="425C879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982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717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107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26AA385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41476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E9E6FF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B8C8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89A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F83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80BAF2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34A213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BF82202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F833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2F1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7C76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6969A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AA58BF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B296A82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D69E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91013426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7415F367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927A0B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04E694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910134265"/>
      <w:tr w:rsidR="00C50B97" w:rsidRPr="00E26754" w14:paraId="028D0C5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7F36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080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24E30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B18D7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23F80D2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F0D9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355353050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5A5A4017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3598D1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D86AA4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55353050"/>
      <w:tr w:rsidR="00C50B97" w:rsidRPr="00E26754" w14:paraId="608EA079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DCB0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F9F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AFE9A3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4703A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BBB528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AF35A5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34062006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0EA9E62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6EFB05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44C3C8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340620065"/>
      <w:tr w:rsidR="00C50B97" w:rsidRPr="00E26754" w14:paraId="381A974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AAB96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475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E01739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8BD0FF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D7CE5B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2B48A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469699564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6A8E124A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7609DF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097E0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469699564"/>
      <w:tr w:rsidR="00C50B97" w:rsidRPr="00E26754" w14:paraId="5F9CBE7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6688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A1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3C02108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64066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65C54E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3A73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7D2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7C3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7A5DF7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179BD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E26C4CA" w14:textId="77777777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2C431" w14:textId="77777777"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14:paraId="199D593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73EBB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869B9F" w14:textId="77777777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58562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091189558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14:paraId="77ED9E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1E01B5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F5C992D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0CFEB2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910255475" w:edGrp="everyone" w:colFirst="0" w:colLast="0"/>
            <w:permStart w:id="491789701" w:edGrp="everyone" w:colFirst="1" w:colLast="1"/>
            <w:permStart w:id="490355162" w:edGrp="everyone" w:colFirst="2" w:colLast="2"/>
            <w:permEnd w:id="1091189558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93EDF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1E28E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1300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F4E0B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291015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14:paraId="7E6D39F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943816583" w:edGrp="everyone" w:colFirst="0" w:colLast="0"/>
            <w:permEnd w:id="910255475"/>
            <w:permEnd w:id="491789701"/>
            <w:permEnd w:id="490355162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14:paraId="3F56E5F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3C232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943816583"/>
      <w:tr w:rsidR="00C50B97" w:rsidRPr="00E26754" w14:paraId="0033275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8D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0BA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A3B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DB577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A6EF3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6667F9B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8BD5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14:paraId="4405C90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FD8F1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FD4900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1D8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6AB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711A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6FC4D9F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DEBE6A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304ADE9" w14:textId="77777777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E649D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C53FD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14:paraId="7F1EED4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08255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7382D9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6590783E" w14:textId="77777777" w:rsidR="00C50B97" w:rsidRPr="00E26754" w:rsidRDefault="00C50B97" w:rsidP="00DC491A">
            <w:pPr>
              <w:rPr>
                <w:rFonts w:cs="Arial"/>
              </w:rPr>
            </w:pPr>
            <w:permStart w:id="2116375009" w:edGrp="everyone" w:colFirst="0" w:colLast="0"/>
            <w:permStart w:id="279194756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261CFF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D75429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87F29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1BA017F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26F8470" w14:textId="77777777" w:rsidR="00C50B97" w:rsidRPr="00E26754" w:rsidRDefault="00C50B97" w:rsidP="00DC491A">
            <w:pPr>
              <w:rPr>
                <w:rFonts w:cs="Arial"/>
              </w:rPr>
            </w:pPr>
            <w:permStart w:id="959915915" w:edGrp="everyone" w:colFirst="0" w:colLast="0"/>
            <w:permStart w:id="822162856" w:edGrp="everyone" w:colFirst="1" w:colLast="1"/>
            <w:permEnd w:id="2116375009"/>
            <w:permEnd w:id="27919475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3B38B313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93AB97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E9003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A4554B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57D80B80" w14:textId="77777777" w:rsidR="00C50B97" w:rsidRPr="00E26754" w:rsidRDefault="00C50B97" w:rsidP="00DC491A">
            <w:pPr>
              <w:rPr>
                <w:rFonts w:cs="Arial"/>
              </w:rPr>
            </w:pPr>
            <w:permStart w:id="231813803" w:edGrp="everyone" w:colFirst="0" w:colLast="0"/>
            <w:permStart w:id="12660101" w:edGrp="everyone" w:colFirst="1" w:colLast="1"/>
            <w:permEnd w:id="959915915"/>
            <w:permEnd w:id="82216285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163E075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4AC7D4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84F037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990936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0D07BF9" w14:textId="77777777" w:rsidR="00C50B97" w:rsidRPr="00E26754" w:rsidRDefault="00C50B97" w:rsidP="00DC491A">
            <w:pPr>
              <w:rPr>
                <w:rFonts w:cs="Arial"/>
              </w:rPr>
            </w:pPr>
            <w:permStart w:id="663230806" w:edGrp="everyone" w:colFirst="0" w:colLast="0"/>
            <w:permStart w:id="2014009162" w:edGrp="everyone" w:colFirst="1" w:colLast="1"/>
            <w:permEnd w:id="231813803"/>
            <w:permEnd w:id="1266010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0930EAD5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4ADAC1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5AFEF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663230806"/>
      <w:permEnd w:id="2014009162"/>
      <w:tr w:rsidR="00C50B97" w:rsidRPr="00E26754" w14:paraId="468A3BB3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764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EFD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E7B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76944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8146E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5BB095B" w14:textId="77777777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20D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9CC9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A0F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E3EE45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DC9E74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C8F3731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2AB1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14:paraId="2B4B8D8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C81D9D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796F2D3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391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8BDB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375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055A65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0DBB40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4B64F6A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E408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280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631F87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B97AC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4FB48B6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1114709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241456133" w:edGrp="everyone" w:colFirst="0" w:colLast="0"/>
            <w:permStart w:id="190647354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EDF009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C26259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E7C635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41456133"/>
      <w:permEnd w:id="1906473547"/>
      <w:tr w:rsidR="00C50B97" w:rsidRPr="00E26754" w14:paraId="46BC4241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34C7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74C9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537709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8A9D77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9275AD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F4696C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78067550" w:edGrp="everyone" w:colFirst="0" w:colLast="0"/>
            <w:permStart w:id="4694532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212F7A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B2C33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0F6F1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78067550"/>
      <w:permEnd w:id="46945325"/>
      <w:tr w:rsidR="00C50B97" w:rsidRPr="00E26754" w14:paraId="383EC1EA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93BB3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4114D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8978E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D2B019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E90A5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A1EFB8" w14:textId="77777777"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14:paraId="3916210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64B2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14:paraId="022DBA7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F57098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26FC638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E8408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E2F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446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5ACEF3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6316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3B441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407D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B77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5DF453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13FDE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E54D3FB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EB09EE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245018028" w:edGrp="everyone" w:colFirst="0" w:colLast="0"/>
            <w:permStart w:id="58885018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CC896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9C0EEB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992585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45018028"/>
      <w:permEnd w:id="588850185"/>
      <w:tr w:rsidR="00C50B97" w:rsidRPr="00E26754" w14:paraId="512F91FD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291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0AB7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2402C58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9619F7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2751DCF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900771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2088967749" w:edGrp="everyone" w:colFirst="0" w:colLast="0"/>
            <w:permStart w:id="157079725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1E69C6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70BFC5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1DC109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88967749"/>
      <w:permEnd w:id="1570797257"/>
      <w:tr w:rsidR="00C50B97" w:rsidRPr="00E26754" w14:paraId="7B90DB6B" w14:textId="77777777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58DCF" w14:textId="77777777" w:rsidR="00C50B97" w:rsidRDefault="00C50B97" w:rsidP="00DC491A">
            <w:pPr>
              <w:rPr>
                <w:rFonts w:cs="Arial"/>
              </w:rPr>
            </w:pPr>
          </w:p>
          <w:p w14:paraId="7A1DEF2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B8FE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CF66C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B06751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1C69D6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E57C63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3E8CC1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AD61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DE4856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2DD9D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45303D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20E18BEE" w14:textId="77777777" w:rsidR="00C50B97" w:rsidRPr="00E26754" w:rsidRDefault="00C50B97" w:rsidP="00DC491A">
            <w:pPr>
              <w:rPr>
                <w:rFonts w:cs="Arial"/>
              </w:rPr>
            </w:pPr>
            <w:permStart w:id="1902345447" w:edGrp="everyone"/>
            <w:r w:rsidRPr="00E26754">
              <w:rPr>
                <w:rFonts w:cs="Arial"/>
              </w:rPr>
              <w:t> </w:t>
            </w:r>
            <w:permEnd w:id="1902345447"/>
          </w:p>
        </w:tc>
        <w:tc>
          <w:tcPr>
            <w:tcW w:w="146" w:type="dxa"/>
            <w:vAlign w:val="center"/>
            <w:hideMark/>
          </w:tcPr>
          <w:p w14:paraId="07C1E9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519E3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AB1F041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258608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37CCED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6183B9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4708FCF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1D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75B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C8F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44617D8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194B7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B15A2B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49DCF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F486D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7A3C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C79E36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3255B32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1810E89B" w14:textId="77777777" w:rsidR="00C50B97" w:rsidRPr="00E26754" w:rsidRDefault="00C50B97" w:rsidP="00DC491A">
            <w:pPr>
              <w:rPr>
                <w:rFonts w:cs="Arial"/>
              </w:rPr>
            </w:pPr>
            <w:permStart w:id="224670993" w:edGrp="everyone"/>
            <w:r w:rsidRPr="00E26754">
              <w:rPr>
                <w:rFonts w:cs="Arial"/>
              </w:rPr>
              <w:t> </w:t>
            </w:r>
            <w:permEnd w:id="224670993"/>
          </w:p>
        </w:tc>
        <w:tc>
          <w:tcPr>
            <w:tcW w:w="146" w:type="dxa"/>
            <w:vAlign w:val="center"/>
            <w:hideMark/>
          </w:tcPr>
          <w:p w14:paraId="5BB841C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6C01D0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6E8B196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2870F8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982B1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ED2D1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5FD7365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B19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CF7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BBE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4AEC6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FF8C72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9816F66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40BB2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8188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B326E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E8368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8F3A754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759B9463" w14:textId="77777777" w:rsidR="00C50B97" w:rsidRPr="00E26754" w:rsidRDefault="00C50B97" w:rsidP="00DC491A">
            <w:pPr>
              <w:rPr>
                <w:rFonts w:cs="Arial"/>
              </w:rPr>
            </w:pPr>
            <w:permStart w:id="2094687011" w:edGrp="everyone"/>
            <w:r w:rsidRPr="00E26754">
              <w:rPr>
                <w:rFonts w:cs="Arial"/>
              </w:rPr>
              <w:t> </w:t>
            </w:r>
            <w:permEnd w:id="2094687011"/>
          </w:p>
        </w:tc>
        <w:tc>
          <w:tcPr>
            <w:tcW w:w="146" w:type="dxa"/>
            <w:vAlign w:val="center"/>
            <w:hideMark/>
          </w:tcPr>
          <w:p w14:paraId="6C988F6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3C147F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3AF0A7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6670300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48EB0D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C7BC7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D396482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D62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0B8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1BD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3ABC491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44BDBB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ABB1C20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D1A55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0095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83229B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77626C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9508E3A" w14:textId="77777777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5732E46B" w14:textId="77777777" w:rsidR="00C50B97" w:rsidRPr="00E26754" w:rsidRDefault="00C50B97" w:rsidP="00DC491A">
            <w:pPr>
              <w:rPr>
                <w:rFonts w:cs="Arial"/>
              </w:rPr>
            </w:pPr>
            <w:permStart w:id="1010175164" w:edGrp="everyone"/>
            <w:r w:rsidRPr="00E26754">
              <w:rPr>
                <w:rFonts w:cs="Arial"/>
              </w:rPr>
              <w:t> </w:t>
            </w:r>
            <w:permEnd w:id="1010175164"/>
          </w:p>
        </w:tc>
        <w:tc>
          <w:tcPr>
            <w:tcW w:w="146" w:type="dxa"/>
            <w:vAlign w:val="center"/>
            <w:hideMark/>
          </w:tcPr>
          <w:p w14:paraId="5671D32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7BF84A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BCFAB7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26D0A3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0C2D638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4F13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EB031D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p w14:paraId="76E3580F" w14:textId="77777777"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14:paraId="0AB62047" w14:textId="77777777" w:rsidR="00C50B97" w:rsidRDefault="00C50B97" w:rsidP="00C50B97">
      <w:pPr>
        <w:suppressAutoHyphens/>
        <w:rPr>
          <w:b/>
          <w:i/>
        </w:rPr>
      </w:pPr>
    </w:p>
    <w:p w14:paraId="0800FBC5" w14:textId="77777777"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14:paraId="28C75BFB" w14:textId="77777777"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14:paraId="0320747E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F88F0" w14:textId="77777777" w:rsidR="00ED08FF" w:rsidRDefault="00ED08FF">
      <w:r>
        <w:separator/>
      </w:r>
    </w:p>
  </w:endnote>
  <w:endnote w:type="continuationSeparator" w:id="0">
    <w:p w14:paraId="36624DC9" w14:textId="77777777"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E74DF" w14:textId="77777777" w:rsidR="0085315E" w:rsidRDefault="008531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F2EE7" w14:textId="77777777"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p w14:paraId="4E9732ED" w14:textId="77777777" w:rsidR="003910BF" w:rsidRDefault="00EC6061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</w:pPr>
    <w:r>
      <w:fldChar w:fldCharType="begin"/>
    </w:r>
    <w:r>
      <w:instrText xml:space="preserve"> FILENAME </w:instrText>
    </w:r>
    <w:r>
      <w:fldChar w:fldCharType="separate"/>
    </w:r>
    <w:r w:rsidR="009D1F13">
      <w:rPr>
        <w:noProof/>
      </w:rPr>
      <w:t>Anlage 5 - Bietergemeinschaftserklärung Vollmacht.docx</w:t>
    </w:r>
    <w:r>
      <w:rPr>
        <w:noProof/>
      </w:rPr>
      <w:fldChar w:fldCharType="end"/>
    </w:r>
    <w:r w:rsidR="003910BF">
      <w:tab/>
      <w:t xml:space="preserve">Seite </w:t>
    </w:r>
    <w:r w:rsidR="003910BF">
      <w:fldChar w:fldCharType="begin"/>
    </w:r>
    <w:r w:rsidR="003910BF">
      <w:instrText xml:space="preserve"> PAGE </w:instrText>
    </w:r>
    <w:r w:rsidR="003910BF">
      <w:fldChar w:fldCharType="separate"/>
    </w:r>
    <w:r>
      <w:rPr>
        <w:noProof/>
      </w:rPr>
      <w:t>2</w:t>
    </w:r>
    <w:r w:rsidR="003910BF">
      <w:fldChar w:fldCharType="end"/>
    </w:r>
    <w:r w:rsidR="003910BF"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989943A" w14:textId="40F73F39" w:rsidR="003910BF" w:rsidRDefault="003910BF" w:rsidP="00D840CF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  <w:r>
      <w:tab/>
    </w:r>
    <w:r w:rsidR="004F3BE2">
      <w:rPr>
        <w:rFonts w:cs="Arial"/>
      </w:rPr>
      <w:t>© HIL GmbH 20</w:t>
    </w:r>
    <w:r w:rsidR="00FC507B">
      <w:rPr>
        <w:rFonts w:cs="Arial"/>
      </w:rPr>
      <w:t>2</w:t>
    </w:r>
    <w:r w:rsidR="00093F7B">
      <w:rPr>
        <w:rFonts w:cs="Arial"/>
      </w:rPr>
      <w:t>6</w:t>
    </w:r>
    <w:r w:rsidR="004F3BE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E329" w14:textId="77777777" w:rsidR="0085315E" w:rsidRDefault="008531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6B2D" w14:textId="77777777" w:rsidR="00ED08FF" w:rsidRDefault="00ED08FF">
      <w:r>
        <w:separator/>
      </w:r>
    </w:p>
  </w:footnote>
  <w:footnote w:type="continuationSeparator" w:id="0">
    <w:p w14:paraId="0BFBBF8D" w14:textId="77777777"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7BA6" w14:textId="77777777" w:rsidR="0085315E" w:rsidRDefault="008531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74"/>
      <w:gridCol w:w="5149"/>
      <w:gridCol w:w="2480"/>
    </w:tblGrid>
    <w:tr w:rsidR="003910BF" w:rsidRPr="00F92C8C" w14:paraId="56E2CBF1" w14:textId="77777777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14:paraId="109EF942" w14:textId="77777777"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14:paraId="3DCD0410" w14:textId="77777777"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14:paraId="7D219E4B" w14:textId="352D61F9" w:rsidR="003910BF" w:rsidRPr="00F92C8C" w:rsidRDefault="00EC6061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>
            <w:rPr>
              <w:rFonts w:cs="Arial"/>
              <w:b/>
              <w:sz w:val="24"/>
            </w:rPr>
            <w:t>HIL_AE_</w:t>
          </w:r>
          <w:r w:rsidR="004D7247">
            <w:rPr>
              <w:rFonts w:cs="Arial"/>
              <w:b/>
              <w:sz w:val="24"/>
            </w:rPr>
            <w:t>5</w:t>
          </w:r>
          <w:r w:rsidR="008A033B">
            <w:rPr>
              <w:rFonts w:cs="Arial"/>
              <w:b/>
              <w:sz w:val="24"/>
            </w:rPr>
            <w:t>1</w:t>
          </w:r>
          <w:r w:rsidR="00C24F84">
            <w:rPr>
              <w:rFonts w:cs="Arial"/>
              <w:b/>
              <w:sz w:val="24"/>
            </w:rPr>
            <w:t>3</w:t>
          </w:r>
        </w:p>
      </w:tc>
      <w:tc>
        <w:tcPr>
          <w:tcW w:w="2305" w:type="dxa"/>
          <w:shd w:val="clear" w:color="auto" w:fill="auto"/>
        </w:tcPr>
        <w:p w14:paraId="0DC2A433" w14:textId="77777777" w:rsidR="003910BF" w:rsidRPr="00F92C8C" w:rsidRDefault="008A033B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 w14:anchorId="2FC3C4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3.45pt;height:75.4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0457D228" wp14:editId="3825EAD9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22033A" w14:textId="77777777"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14:paraId="55B6D0C3" w14:textId="77777777"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8FC47" w14:textId="77777777" w:rsidR="0085315E" w:rsidRDefault="008531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7252717">
    <w:abstractNumId w:val="5"/>
  </w:num>
  <w:num w:numId="2" w16cid:durableId="1358850000">
    <w:abstractNumId w:val="3"/>
  </w:num>
  <w:num w:numId="3" w16cid:durableId="208348716">
    <w:abstractNumId w:val="2"/>
  </w:num>
  <w:num w:numId="4" w16cid:durableId="74866964">
    <w:abstractNumId w:val="1"/>
  </w:num>
  <w:num w:numId="5" w16cid:durableId="1413745575">
    <w:abstractNumId w:val="0"/>
  </w:num>
  <w:num w:numId="6" w16cid:durableId="1653830043">
    <w:abstractNumId w:val="30"/>
  </w:num>
  <w:num w:numId="7" w16cid:durableId="140314180">
    <w:abstractNumId w:val="31"/>
  </w:num>
  <w:num w:numId="8" w16cid:durableId="201986322">
    <w:abstractNumId w:val="38"/>
  </w:num>
  <w:num w:numId="9" w16cid:durableId="240337395">
    <w:abstractNumId w:val="4"/>
  </w:num>
  <w:num w:numId="10" w16cid:durableId="444345036">
    <w:abstractNumId w:val="6"/>
  </w:num>
  <w:num w:numId="11" w16cid:durableId="574360384">
    <w:abstractNumId w:val="20"/>
  </w:num>
  <w:num w:numId="12" w16cid:durableId="1187989541">
    <w:abstractNumId w:val="14"/>
  </w:num>
  <w:num w:numId="13" w16cid:durableId="1710105089">
    <w:abstractNumId w:val="35"/>
  </w:num>
  <w:num w:numId="14" w16cid:durableId="1800175358">
    <w:abstractNumId w:val="37"/>
  </w:num>
  <w:num w:numId="15" w16cid:durableId="1937471535">
    <w:abstractNumId w:val="26"/>
  </w:num>
  <w:num w:numId="16" w16cid:durableId="342709997">
    <w:abstractNumId w:val="25"/>
  </w:num>
  <w:num w:numId="17" w16cid:durableId="1882354078">
    <w:abstractNumId w:val="44"/>
  </w:num>
  <w:num w:numId="18" w16cid:durableId="1111129699">
    <w:abstractNumId w:val="19"/>
  </w:num>
  <w:num w:numId="19" w16cid:durableId="1739942116">
    <w:abstractNumId w:val="8"/>
  </w:num>
  <w:num w:numId="20" w16cid:durableId="1002077564">
    <w:abstractNumId w:val="42"/>
  </w:num>
  <w:num w:numId="21" w16cid:durableId="466897652">
    <w:abstractNumId w:val="22"/>
  </w:num>
  <w:num w:numId="22" w16cid:durableId="1278219874">
    <w:abstractNumId w:val="33"/>
  </w:num>
  <w:num w:numId="23" w16cid:durableId="1193809015">
    <w:abstractNumId w:val="17"/>
  </w:num>
  <w:num w:numId="24" w16cid:durableId="969674711">
    <w:abstractNumId w:val="43"/>
  </w:num>
  <w:num w:numId="25" w16cid:durableId="698361732">
    <w:abstractNumId w:val="11"/>
  </w:num>
  <w:num w:numId="26" w16cid:durableId="961879642">
    <w:abstractNumId w:val="15"/>
  </w:num>
  <w:num w:numId="27" w16cid:durableId="66810254">
    <w:abstractNumId w:val="34"/>
  </w:num>
  <w:num w:numId="28" w16cid:durableId="2060474010">
    <w:abstractNumId w:val="41"/>
  </w:num>
  <w:num w:numId="29" w16cid:durableId="1054037335">
    <w:abstractNumId w:val="32"/>
  </w:num>
  <w:num w:numId="30" w16cid:durableId="64501558">
    <w:abstractNumId w:val="10"/>
  </w:num>
  <w:num w:numId="31" w16cid:durableId="1495876569">
    <w:abstractNumId w:val="12"/>
  </w:num>
  <w:num w:numId="32" w16cid:durableId="60056432">
    <w:abstractNumId w:val="45"/>
  </w:num>
  <w:num w:numId="33" w16cid:durableId="1548450457">
    <w:abstractNumId w:val="46"/>
  </w:num>
  <w:num w:numId="34" w16cid:durableId="232858844">
    <w:abstractNumId w:val="36"/>
  </w:num>
  <w:num w:numId="35" w16cid:durableId="200213213">
    <w:abstractNumId w:val="28"/>
  </w:num>
  <w:num w:numId="36" w16cid:durableId="1210796672">
    <w:abstractNumId w:val="13"/>
  </w:num>
  <w:num w:numId="37" w16cid:durableId="259796449">
    <w:abstractNumId w:val="21"/>
  </w:num>
  <w:num w:numId="38" w16cid:durableId="77561347">
    <w:abstractNumId w:val="40"/>
  </w:num>
  <w:num w:numId="39" w16cid:durableId="1293752901">
    <w:abstractNumId w:val="16"/>
  </w:num>
  <w:num w:numId="40" w16cid:durableId="770587103">
    <w:abstractNumId w:val="18"/>
  </w:num>
  <w:num w:numId="41" w16cid:durableId="678317729">
    <w:abstractNumId w:val="7"/>
  </w:num>
  <w:num w:numId="42" w16cid:durableId="1301184251">
    <w:abstractNumId w:val="39"/>
  </w:num>
  <w:num w:numId="43" w16cid:durableId="1926188275">
    <w:abstractNumId w:val="6"/>
  </w:num>
  <w:num w:numId="44" w16cid:durableId="1023820072">
    <w:abstractNumId w:val="6"/>
  </w:num>
  <w:num w:numId="45" w16cid:durableId="842664134">
    <w:abstractNumId w:val="9"/>
  </w:num>
  <w:num w:numId="46" w16cid:durableId="2013288996">
    <w:abstractNumId w:val="24"/>
  </w:num>
  <w:num w:numId="47" w16cid:durableId="27027790">
    <w:abstractNumId w:val="29"/>
  </w:num>
  <w:num w:numId="48" w16cid:durableId="200476652">
    <w:abstractNumId w:val="23"/>
  </w:num>
  <w:num w:numId="49" w16cid:durableId="1204099523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3F7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2E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4157"/>
    <w:rsid w:val="004643D9"/>
    <w:rsid w:val="004654C5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7A0"/>
    <w:rsid w:val="004B1538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4C03"/>
    <w:rsid w:val="004C787A"/>
    <w:rsid w:val="004D2257"/>
    <w:rsid w:val="004D3B37"/>
    <w:rsid w:val="004D43B0"/>
    <w:rsid w:val="004D44FA"/>
    <w:rsid w:val="004D5F25"/>
    <w:rsid w:val="004D5F5C"/>
    <w:rsid w:val="004D7247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3A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2B08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5ECF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4EEA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22B1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475"/>
    <w:rsid w:val="007D676C"/>
    <w:rsid w:val="007D6915"/>
    <w:rsid w:val="007D7AFD"/>
    <w:rsid w:val="007D7DBE"/>
    <w:rsid w:val="007E2EA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7F6789"/>
    <w:rsid w:val="00800CF5"/>
    <w:rsid w:val="00801DC6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315E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033B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807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2536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2CA7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4F84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0284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3BCF"/>
    <w:rsid w:val="00E54E6B"/>
    <w:rsid w:val="00E55448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C6061"/>
    <w:rsid w:val="00ED0254"/>
    <w:rsid w:val="00ED08FF"/>
    <w:rsid w:val="00ED12B7"/>
    <w:rsid w:val="00ED139E"/>
    <w:rsid w:val="00ED1825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111A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  <w14:docId w14:val="61362B7B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D54AA-A066-44C4-A294-B2D980C1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</Template>
  <TotalTime>0</TotalTime>
  <Pages>2</Pages>
  <Words>198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Martin Rabenstein</cp:lastModifiedBy>
  <cp:revision>12</cp:revision>
  <cp:lastPrinted>2019-07-12T08:15:00Z</cp:lastPrinted>
  <dcterms:created xsi:type="dcterms:W3CDTF">2024-08-14T09:29:00Z</dcterms:created>
  <dcterms:modified xsi:type="dcterms:W3CDTF">2026-07-14T05:07:00Z</dcterms:modified>
</cp:coreProperties>
</file>